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D04F3" w14:textId="77777777" w:rsidR="00FA7736" w:rsidRDefault="00FA7736" w:rsidP="00FA77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HOLT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083C933" w14:textId="77777777" w:rsidR="00FA7736" w:rsidRDefault="00FA7736" w:rsidP="00FA77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ACA8B29" w14:textId="77777777" w:rsidR="00FA7736" w:rsidRDefault="00FA7736" w:rsidP="00FA77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497160" w14:textId="77777777" w:rsidR="00FA7736" w:rsidRDefault="00FA7736" w:rsidP="00FA77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8F1C4F" w14:textId="77777777" w:rsidR="00FA7736" w:rsidRDefault="00FA7736" w:rsidP="00FA773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383DD186" w14:textId="77777777" w:rsidR="00FA7736" w:rsidRDefault="00FA7736" w:rsidP="00FA773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m.10,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69BDED1" w14:textId="77777777" w:rsidR="00FA7736" w:rsidRDefault="00FA7736" w:rsidP="00FA773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4BFC94D" w14:textId="77777777" w:rsidR="00FA7736" w:rsidRDefault="00FA7736" w:rsidP="00FA77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9A4C7E" w14:textId="77777777" w:rsidR="00FA7736" w:rsidRDefault="00FA7736" w:rsidP="00FA77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75361E" w14:textId="77777777" w:rsidR="00FA7736" w:rsidRDefault="00FA7736" w:rsidP="00FA77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November 2021</w:t>
      </w:r>
    </w:p>
    <w:p w14:paraId="18D9F3B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E04C5" w14:textId="77777777" w:rsidR="00FA7736" w:rsidRDefault="00FA7736" w:rsidP="009139A6">
      <w:r>
        <w:separator/>
      </w:r>
    </w:p>
  </w:endnote>
  <w:endnote w:type="continuationSeparator" w:id="0">
    <w:p w14:paraId="4AE51180" w14:textId="77777777" w:rsidR="00FA7736" w:rsidRDefault="00FA77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38E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A8D5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61B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80BDF" w14:textId="77777777" w:rsidR="00FA7736" w:rsidRDefault="00FA7736" w:rsidP="009139A6">
      <w:r>
        <w:separator/>
      </w:r>
    </w:p>
  </w:footnote>
  <w:footnote w:type="continuationSeparator" w:id="0">
    <w:p w14:paraId="0F36ADAA" w14:textId="77777777" w:rsidR="00FA7736" w:rsidRDefault="00FA77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6B5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438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82D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73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A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AD02B"/>
  <w15:chartTrackingRefBased/>
  <w15:docId w15:val="{A112DEB3-78FE-44F7-8ABA-538FB92DE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2021-12-18T20:59:00Z</dcterms:created>
  <dcterms:modified xsi:type="dcterms:W3CDTF">2021-12-18T21:00:00Z</dcterms:modified>
</cp:coreProperties>
</file>